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58" w:rsidRDefault="00E10A58" w:rsidP="008978B2">
      <w:pPr>
        <w:pStyle w:val="NoSpacing"/>
        <w:rPr>
          <w:rFonts w:ascii="Comic Sans MS" w:hAnsi="Comic Sans MS"/>
          <w:sz w:val="20"/>
          <w:szCs w:val="20"/>
        </w:rPr>
      </w:pPr>
    </w:p>
    <w:p w:rsidR="00E10A58" w:rsidRPr="008978B2" w:rsidRDefault="00E10A5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10A58" w:rsidRPr="008978B2" w:rsidRDefault="00E10A5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02.12.</w:t>
      </w:r>
      <w:r w:rsidRPr="0091422C">
        <w:rPr>
          <w:rFonts w:ascii="Comic Sans MS" w:hAnsi="Comic Sans MS"/>
          <w:b/>
          <w:sz w:val="20"/>
          <w:szCs w:val="20"/>
        </w:rPr>
        <w:t>2016</w:t>
      </w:r>
    </w:p>
    <w:p w:rsidR="00E10A58" w:rsidRPr="008978B2" w:rsidRDefault="00E10A58"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E10A58" w:rsidRPr="008978B2" w:rsidRDefault="00E10A58" w:rsidP="008978B2">
      <w:pPr>
        <w:pStyle w:val="NoSpacing"/>
        <w:rPr>
          <w:rFonts w:ascii="Comic Sans MS" w:hAnsi="Comic Sans MS"/>
          <w:sz w:val="20"/>
          <w:szCs w:val="20"/>
        </w:rPr>
      </w:pPr>
      <w:r>
        <w:rPr>
          <w:rFonts w:ascii="Comic Sans MS" w:hAnsi="Comic Sans MS"/>
          <w:sz w:val="20"/>
          <w:szCs w:val="20"/>
        </w:rPr>
        <w:t>Öğretmenin adı:</w:t>
      </w:r>
    </w:p>
    <w:p w:rsidR="00E10A58" w:rsidRPr="008978B2" w:rsidRDefault="00E10A58" w:rsidP="00C94237">
      <w:pPr>
        <w:pStyle w:val="NoSpacing"/>
        <w:jc w:val="center"/>
        <w:rPr>
          <w:rFonts w:ascii="Comic Sans MS" w:hAnsi="Comic Sans MS"/>
          <w:b/>
          <w:sz w:val="20"/>
          <w:szCs w:val="20"/>
        </w:rPr>
      </w:pPr>
      <w:r w:rsidRPr="008978B2">
        <w:rPr>
          <w:rFonts w:ascii="Comic Sans MS" w:hAnsi="Comic Sans MS"/>
          <w:b/>
          <w:sz w:val="20"/>
          <w:szCs w:val="20"/>
        </w:rPr>
        <w:t>EĞİTİM AKIŞI</w:t>
      </w:r>
    </w:p>
    <w:p w:rsidR="00E10A58" w:rsidRDefault="00E10A5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10A58" w:rsidRPr="008978B2" w:rsidRDefault="00E10A58" w:rsidP="00B62773">
      <w:pPr>
        <w:pStyle w:val="NoSpacing"/>
        <w:jc w:val="both"/>
        <w:rPr>
          <w:rFonts w:ascii="Comic Sans MS" w:hAnsi="Comic Sans MS"/>
          <w:sz w:val="20"/>
          <w:szCs w:val="20"/>
        </w:rPr>
      </w:pPr>
      <w:r>
        <w:rPr>
          <w:rFonts w:ascii="Comic Sans MS" w:hAnsi="Comic Sans MS" w:cs="Calibri"/>
          <w:sz w:val="20"/>
          <w:szCs w:val="20"/>
        </w:rPr>
        <w:t>Panoya Mevlana ve Mevlevilerle ilgili resimler asılır.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E10A58" w:rsidRPr="008978B2" w:rsidRDefault="00E10A58"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10A58" w:rsidRPr="008978B2" w:rsidRDefault="00E10A58"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10A58" w:rsidRPr="008978B2" w:rsidRDefault="00E10A58" w:rsidP="00B62773">
      <w:pPr>
        <w:pStyle w:val="NoSpacing"/>
        <w:jc w:val="both"/>
        <w:rPr>
          <w:rFonts w:ascii="Comic Sans MS" w:hAnsi="Comic Sans MS"/>
          <w:b/>
          <w:sz w:val="20"/>
          <w:szCs w:val="20"/>
        </w:rPr>
      </w:pPr>
    </w:p>
    <w:p w:rsidR="00E10A58" w:rsidRPr="008978B2" w:rsidRDefault="00E10A5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10A58" w:rsidRPr="008978B2" w:rsidRDefault="00E10A58" w:rsidP="008978B2">
      <w:pPr>
        <w:pStyle w:val="NoSpacing"/>
        <w:rPr>
          <w:rFonts w:ascii="Comic Sans MS" w:hAnsi="Comic Sans MS"/>
          <w:b/>
          <w:sz w:val="20"/>
          <w:szCs w:val="20"/>
        </w:rPr>
      </w:pPr>
    </w:p>
    <w:p w:rsidR="00E10A58" w:rsidRPr="008978B2" w:rsidRDefault="00E10A5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10A58" w:rsidRPr="008978B2" w:rsidRDefault="00E10A58" w:rsidP="008978B2">
      <w:pPr>
        <w:pStyle w:val="NoSpacing"/>
        <w:rPr>
          <w:rFonts w:ascii="Comic Sans MS" w:hAnsi="Comic Sans MS"/>
          <w:sz w:val="20"/>
          <w:szCs w:val="20"/>
        </w:rPr>
      </w:pPr>
      <w:r>
        <w:rPr>
          <w:rFonts w:ascii="Comic Sans MS" w:hAnsi="Comic Sans MS"/>
          <w:sz w:val="20"/>
          <w:szCs w:val="20"/>
        </w:rPr>
        <w:t xml:space="preserve">“ MEVLANA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E10A58" w:rsidRPr="008978B2" w:rsidRDefault="00E10A5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Pr="008978B2" w:rsidRDefault="00E10A5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10A58" w:rsidRPr="008978B2" w:rsidRDefault="00E10A5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10A58" w:rsidRPr="008978B2" w:rsidRDefault="00E10A5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Default="00E10A58" w:rsidP="008978B2">
      <w:pPr>
        <w:pStyle w:val="NoSpacing"/>
        <w:rPr>
          <w:rFonts w:ascii="Comic Sans MS" w:hAnsi="Comic Sans MS"/>
          <w:sz w:val="20"/>
          <w:szCs w:val="20"/>
        </w:rPr>
      </w:pPr>
      <w:r>
        <w:rPr>
          <w:rFonts w:ascii="Comic Sans MS" w:hAnsi="Comic Sans MS"/>
          <w:sz w:val="20"/>
          <w:szCs w:val="20"/>
        </w:rPr>
        <w:t>*</w:t>
      </w:r>
    </w:p>
    <w:p w:rsidR="00E10A58" w:rsidRDefault="00E10A58" w:rsidP="008978B2">
      <w:pPr>
        <w:pStyle w:val="NoSpacing"/>
        <w:rPr>
          <w:rFonts w:ascii="Comic Sans MS" w:hAnsi="Comic Sans MS"/>
          <w:sz w:val="20"/>
          <w:szCs w:val="20"/>
        </w:rPr>
      </w:pPr>
    </w:p>
    <w:p w:rsidR="00E10A58" w:rsidRPr="008978B2" w:rsidRDefault="00E10A58" w:rsidP="008978B2">
      <w:pPr>
        <w:pStyle w:val="NoSpacing"/>
        <w:rPr>
          <w:rFonts w:ascii="Comic Sans MS" w:hAnsi="Comic Sans MS"/>
          <w:sz w:val="20"/>
          <w:szCs w:val="20"/>
        </w:rPr>
      </w:pPr>
    </w:p>
    <w:p w:rsidR="00E10A58" w:rsidRDefault="00E10A58" w:rsidP="00521BB8">
      <w:pPr>
        <w:pStyle w:val="Subtitle"/>
        <w:rPr>
          <w:rFonts w:ascii="Comic Sans MS" w:hAnsi="Comic Sans MS"/>
          <w:b/>
          <w:sz w:val="20"/>
          <w:szCs w:val="20"/>
        </w:rPr>
      </w:pPr>
    </w:p>
    <w:p w:rsidR="00E10A58" w:rsidRDefault="00E10A58" w:rsidP="00521BB8">
      <w:pPr>
        <w:pStyle w:val="Subtitle"/>
        <w:rPr>
          <w:rFonts w:ascii="Comic Sans MS" w:hAnsi="Comic Sans MS"/>
          <w:b/>
          <w:sz w:val="20"/>
          <w:szCs w:val="20"/>
        </w:rPr>
      </w:pPr>
    </w:p>
    <w:p w:rsidR="00E10A58" w:rsidRDefault="00E10A58" w:rsidP="00521BB8">
      <w:pPr>
        <w:pStyle w:val="Subtitle"/>
        <w:rPr>
          <w:rFonts w:ascii="Comic Sans MS" w:hAnsi="Comic Sans MS"/>
          <w:b/>
          <w:sz w:val="20"/>
          <w:szCs w:val="20"/>
        </w:rPr>
      </w:pPr>
    </w:p>
    <w:p w:rsidR="00E10A58" w:rsidRDefault="00E10A58" w:rsidP="00521BB8">
      <w:pPr>
        <w:pStyle w:val="Subtitle"/>
        <w:rPr>
          <w:rFonts w:ascii="Comic Sans MS" w:hAnsi="Comic Sans MS"/>
          <w:b/>
          <w:sz w:val="20"/>
          <w:szCs w:val="20"/>
        </w:rPr>
      </w:pPr>
      <w:r w:rsidRPr="00436F22">
        <w:rPr>
          <w:rFonts w:ascii="Comic Sans MS" w:hAnsi="Comic Sans MS"/>
          <w:b/>
          <w:sz w:val="20"/>
          <w:szCs w:val="20"/>
        </w:rPr>
        <w:t>ETKİNLİK PLANI</w:t>
      </w:r>
    </w:p>
    <w:p w:rsidR="00E10A58" w:rsidRDefault="00E10A58" w:rsidP="009E4493">
      <w:pPr>
        <w:spacing w:after="0" w:line="240" w:lineRule="auto"/>
        <w:jc w:val="center"/>
        <w:rPr>
          <w:rFonts w:ascii="Comic Sans MS" w:hAnsi="Comic Sans MS"/>
          <w:b/>
          <w:bCs/>
          <w:sz w:val="20"/>
          <w:szCs w:val="20"/>
        </w:rPr>
      </w:pPr>
      <w:r>
        <w:rPr>
          <w:rFonts w:ascii="Comic Sans MS" w:hAnsi="Comic Sans MS"/>
          <w:b/>
          <w:bCs/>
          <w:sz w:val="20"/>
          <w:szCs w:val="20"/>
        </w:rPr>
        <w:t>MEVLANA</w:t>
      </w:r>
    </w:p>
    <w:p w:rsidR="00E10A58" w:rsidRPr="00436F22" w:rsidRDefault="00E10A5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E10A58" w:rsidRDefault="00E10A5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E10A58" w:rsidRPr="00BB3A48" w:rsidRDefault="00E10A58"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3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i8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">
            <v:textbox>
              <w:txbxContent>
                <w:p w:rsidR="00E10A58" w:rsidRDefault="00E10A58" w:rsidP="0004573F">
                  <w:pPr>
                    <w:pStyle w:val="NoSpacing"/>
                    <w:jc w:val="center"/>
                    <w:rPr>
                      <w:rFonts w:ascii="Comic Sans MS" w:hAnsi="Comic Sans MS"/>
                      <w:b/>
                      <w:sz w:val="20"/>
                      <w:szCs w:val="20"/>
                    </w:rPr>
                  </w:pPr>
                  <w:r>
                    <w:rPr>
                      <w:rFonts w:ascii="Comic Sans MS" w:hAnsi="Comic Sans MS"/>
                      <w:b/>
                      <w:sz w:val="20"/>
                      <w:szCs w:val="20"/>
                    </w:rPr>
                    <w:t>ÖĞRENME SÜRECİ</w:t>
                  </w:r>
                </w:p>
                <w:p w:rsidR="00E10A58" w:rsidRPr="00147B95" w:rsidRDefault="00E10A58" w:rsidP="00147B95">
                  <w:pPr>
                    <w:pStyle w:val="NoSpacing"/>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E10A58" w:rsidRPr="00147B95" w:rsidRDefault="00E10A58" w:rsidP="00147B95">
                  <w:pPr>
                    <w:pStyle w:val="NoSpacing"/>
                    <w:rPr>
                      <w:rFonts w:ascii="Comic Sans MS" w:hAnsi="Comic Sans MS"/>
                      <w:sz w:val="20"/>
                      <w:szCs w:val="20"/>
                    </w:rPr>
                  </w:pPr>
                </w:p>
                <w:p w:rsidR="00E10A58" w:rsidRDefault="00E10A58" w:rsidP="00147B95">
                  <w:pPr>
                    <w:pStyle w:val="NoSpacing"/>
                    <w:jc w:val="both"/>
                    <w:rPr>
                      <w:rFonts w:ascii="Comic Sans MS" w:hAnsi="Comic Sans MS"/>
                      <w:sz w:val="20"/>
                      <w:szCs w:val="20"/>
                    </w:rPr>
                  </w:pPr>
                  <w:r>
                    <w:rPr>
                      <w:rFonts w:ascii="Comic Sans MS" w:hAnsi="Comic Sans MS"/>
                      <w:sz w:val="20"/>
                      <w:szCs w:val="20"/>
                    </w:rPr>
                    <w:t xml:space="preserve">     </w:t>
                  </w:r>
                  <w:r w:rsidRPr="00147B95">
                    <w:rPr>
                      <w:rFonts w:ascii="Comic Sans MS" w:hAnsi="Comic Sans MS"/>
                      <w:sz w:val="20"/>
                      <w:szCs w:val="20"/>
                    </w:rPr>
                    <w:t>Mevlana’nın babası ünlü bir ilim insanı idi. Konya’da babası(Sultânü'l-Ulemâ)  ölünce talebeleri ve müridleri bu defa Mevlâna'nın çevresinde</w:t>
                  </w:r>
                  <w:r w:rsidRPr="007D0936">
                    <w:rPr>
                      <w:rFonts w:ascii="Comic Sans MS" w:hAnsi="Comic Sans MS"/>
                      <w:sz w:val="20"/>
                      <w:szCs w:val="20"/>
                    </w:rPr>
                    <w:t xml:space="preserve"> toplandılar. Mevlâna'yı babasının tek varisi olarak gördüler. Gerçekten de Mevlâna büyük bir ilim ve din bilgini olmuş, Medrese</w:t>
                  </w:r>
                  <w:r>
                    <w:rPr>
                      <w:rFonts w:ascii="Comic Sans MS" w:hAnsi="Comic Sans MS"/>
                      <w:sz w:val="20"/>
                      <w:szCs w:val="20"/>
                    </w:rPr>
                    <w:t xml:space="preserve"> (okul)</w:t>
                  </w:r>
                  <w:r w:rsidRPr="007D0936">
                    <w:rPr>
                      <w:rFonts w:ascii="Comic Sans MS" w:hAnsi="Comic Sans MS"/>
                      <w:sz w:val="20"/>
                      <w:szCs w:val="20"/>
                    </w:rPr>
                    <w:t xml:space="preserve"> kendisini dinlemeye gelenlerle dolup taşıyordu.</w:t>
                  </w:r>
                </w:p>
                <w:p w:rsidR="00E10A58" w:rsidRPr="00147B95" w:rsidRDefault="00E10A58" w:rsidP="00147B95">
                  <w:pPr>
                    <w:pStyle w:val="NoSpacing"/>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Tebrizî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E10A58" w:rsidRDefault="00E10A58" w:rsidP="00147B95">
                  <w:pPr>
                    <w:pStyle w:val="NoSpacing"/>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E10A58" w:rsidRDefault="00E10A58" w:rsidP="00147B95">
                  <w:pPr>
                    <w:pStyle w:val="NoSpacing"/>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Mevlana^’nın mezarı Konya şehrimizdedir. Mezarını ziyaret etmek isteyen ve hakkında bilgi sahibi olmak isteyen insanlar türbesini ziyaret etmektedir.</w:t>
                  </w:r>
                </w:p>
                <w:p w:rsidR="00E10A58" w:rsidRDefault="00E10A58" w:rsidP="000B6912">
                  <w:pPr>
                    <w:pStyle w:val="NoSpacing"/>
                    <w:jc w:val="center"/>
                    <w:rPr>
                      <w:rFonts w:ascii="Comic Sans MS" w:hAnsi="Comic Sans MS"/>
                      <w:sz w:val="20"/>
                      <w:szCs w:val="20"/>
                    </w:rPr>
                  </w:pPr>
                  <w:r>
                    <w:rPr>
                      <w:rFonts w:ascii="Comic Sans MS" w:hAnsi="Comic Sans MS"/>
                      <w:sz w:val="20"/>
                      <w:szCs w:val="20"/>
                    </w:rPr>
                    <w:t>MEVLANA’NIN ÜNLÜ SÖZLERİ</w:t>
                  </w:r>
                </w:p>
                <w:p w:rsidR="00E10A58" w:rsidRPr="000B6912" w:rsidRDefault="00E10A58" w:rsidP="000B6912">
                  <w:pPr>
                    <w:pStyle w:val="NoSpacing"/>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E10A58" w:rsidRPr="000B6912" w:rsidRDefault="00E10A58" w:rsidP="000B6912">
                  <w:pPr>
                    <w:pStyle w:val="NoSpacing"/>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Hiddet ve asabiyette ölü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 xml:space="preserve">Hoşgörülülükte deniz gibi ol. </w:t>
                  </w:r>
                </w:p>
                <w:p w:rsidR="00E10A58" w:rsidRDefault="00E10A58" w:rsidP="000B6912">
                  <w:pPr>
                    <w:pStyle w:val="NoSpacing"/>
                    <w:jc w:val="both"/>
                    <w:rPr>
                      <w:rFonts w:ascii="Comic Sans MS" w:hAnsi="Comic Sans MS"/>
                      <w:sz w:val="20"/>
                      <w:szCs w:val="20"/>
                    </w:rPr>
                  </w:pPr>
                  <w:r w:rsidRPr="000B6912">
                    <w:rPr>
                      <w:rFonts w:ascii="Comic Sans MS" w:hAnsi="Comic Sans MS"/>
                      <w:sz w:val="20"/>
                      <w:szCs w:val="20"/>
                    </w:rPr>
                    <w:t>Ya olduğun gibi görün, ya göründüğün gibi ol.</w:t>
                  </w:r>
                </w:p>
                <w:p w:rsidR="00E10A58" w:rsidRDefault="00E10A58" w:rsidP="000B6912">
                  <w:pPr>
                    <w:pStyle w:val="NoSpacing"/>
                    <w:jc w:val="both"/>
                    <w:rPr>
                      <w:rFonts w:ascii="Comic Sans MS" w:hAnsi="Comic Sans MS"/>
                      <w:sz w:val="20"/>
                      <w:szCs w:val="20"/>
                    </w:rPr>
                  </w:pPr>
                </w:p>
                <w:p w:rsidR="00E10A58" w:rsidRPr="000B6912" w:rsidRDefault="00E10A58" w:rsidP="000B6912">
                  <w:pPr>
                    <w:pStyle w:val="NoSpacing"/>
                    <w:jc w:val="both"/>
                    <w:rPr>
                      <w:rFonts w:ascii="Comic Sans MS" w:hAnsi="Comic Sans MS"/>
                      <w:sz w:val="20"/>
                      <w:szCs w:val="20"/>
                    </w:rPr>
                  </w:pPr>
                  <w:r>
                    <w:rPr>
                      <w:rFonts w:ascii="Comic Sans MS" w:hAnsi="Comic Sans MS"/>
                      <w:sz w:val="20"/>
                      <w:szCs w:val="20"/>
                    </w:rPr>
                    <w:t xml:space="preserve">Masalara geçilir , çeşitli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E10A58" w:rsidRPr="000B6912" w:rsidRDefault="00E10A58" w:rsidP="000B6912">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30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E10A58" w:rsidRDefault="00E10A58"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E10A58" w:rsidRPr="00C4088A" w:rsidRDefault="00E10A58" w:rsidP="00A155B2">
                  <w:pPr>
                    <w:pStyle w:val="NoSpacing"/>
                    <w:jc w:val="both"/>
                    <w:rPr>
                      <w:rFonts w:ascii="Comic Sans MS" w:hAnsi="Comic Sans MS"/>
                      <w:b/>
                      <w:sz w:val="20"/>
                      <w:szCs w:val="20"/>
                    </w:rPr>
                  </w:pPr>
                  <w:r>
                    <w:rPr>
                      <w:rFonts w:ascii="Comic Sans MS" w:hAnsi="Comic Sans MS"/>
                      <w:b/>
                      <w:sz w:val="20"/>
                      <w:szCs w:val="20"/>
                    </w:rPr>
                    <w:t>SOSYAL DUYGUSAL GELİŞİM</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Kazanım 8: Farklılıklara saygı gösterir.</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Kazanım 9: Farklı kültürel özellikleri açıklar.</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E10A58" w:rsidRDefault="00E10A58" w:rsidP="00C4088A">
                  <w:pPr>
                    <w:pStyle w:val="NoSpacing"/>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E10A58" w:rsidRDefault="00E10A58" w:rsidP="00C4088A">
                  <w:pPr>
                    <w:pStyle w:val="NoSpacing"/>
                    <w:jc w:val="both"/>
                    <w:rPr>
                      <w:rFonts w:ascii="Comic Sans MS" w:hAnsi="Comic Sans MS"/>
                      <w:b/>
                      <w:sz w:val="20"/>
                      <w:szCs w:val="20"/>
                    </w:rPr>
                  </w:pPr>
                  <w:r>
                    <w:rPr>
                      <w:rFonts w:ascii="Comic Sans MS" w:hAnsi="Comic Sans MS"/>
                      <w:b/>
                      <w:sz w:val="20"/>
                      <w:szCs w:val="20"/>
                    </w:rPr>
                    <w:t>PSİKO</w:t>
                  </w:r>
                  <w:r w:rsidRPr="00C4088A">
                    <w:rPr>
                      <w:rFonts w:ascii="Comic Sans MS" w:hAnsi="Comic Sans MS"/>
                      <w:b/>
                      <w:sz w:val="20"/>
                      <w:szCs w:val="20"/>
                    </w:rPr>
                    <w:t xml:space="preserve">MOTOR </w:t>
                  </w:r>
                  <w:r>
                    <w:rPr>
                      <w:rFonts w:ascii="Comic Sans MS" w:hAnsi="Comic Sans MS"/>
                      <w:b/>
                      <w:sz w:val="20"/>
                      <w:szCs w:val="20"/>
                    </w:rPr>
                    <w:t>GELİŞİM</w:t>
                  </w:r>
                  <w:bookmarkStart w:id="0" w:name="_GoBack"/>
                  <w:bookmarkEnd w:id="0"/>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Kazanım 2: Denge hareketleri yapar.</w:t>
                  </w:r>
                </w:p>
                <w:p w:rsidR="00E10A58" w:rsidRDefault="00E10A58"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Kazanım 1: Yer değiştirme hareketleri yapar.</w:t>
                  </w:r>
                </w:p>
                <w:p w:rsidR="00E10A58" w:rsidRPr="00C4088A" w:rsidRDefault="00E10A58"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v:textbox>
          </v:shape>
        </w:pict>
      </w:r>
      <w:r>
        <w:rPr>
          <w:rFonts w:ascii="Comic Sans MS" w:hAnsi="Comic Sans MS"/>
          <w:bCs/>
          <w:sz w:val="20"/>
          <w:szCs w:val="20"/>
        </w:rPr>
        <w:t xml:space="preserve"> </w:t>
      </w:r>
      <w:r>
        <w:rPr>
          <w:rFonts w:ascii="Comic Sans MS" w:hAnsi="Comic Sans MS"/>
          <w:bCs/>
          <w:sz w:val="20"/>
          <w:szCs w:val="20"/>
        </w:rPr>
        <w:tab/>
      </w:r>
    </w:p>
    <w:p w:rsidR="00E10A58" w:rsidRPr="00BB3A48" w:rsidRDefault="00E10A58" w:rsidP="00EF1A06">
      <w:pPr>
        <w:spacing w:after="0" w:line="240" w:lineRule="auto"/>
        <w:rPr>
          <w:rFonts w:ascii="Comic Sans MS" w:hAnsi="Comic Sans MS"/>
          <w:sz w:val="18"/>
          <w:szCs w:val="18"/>
        </w:rPr>
      </w:pPr>
    </w:p>
    <w:p w:rsidR="00E10A58" w:rsidRDefault="00E10A58">
      <w:r>
        <w:rPr>
          <w:noProof/>
        </w:rPr>
        <w:pict>
          <v:shape id="Text Box 4" o:spid="_x0000_s1028" type="#_x0000_t202" style="position:absolute;margin-left:-7.85pt;margin-top:294.05pt;width:331.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E10A58" w:rsidRDefault="00E10A58" w:rsidP="0004770B">
                  <w:pPr>
                    <w:pStyle w:val="NoSpacing"/>
                    <w:ind w:left="720"/>
                    <w:rPr>
                      <w:rFonts w:ascii="Comic Sans MS" w:hAnsi="Comic Sans MS"/>
                      <w:b/>
                      <w:sz w:val="20"/>
                      <w:szCs w:val="20"/>
                      <w:lang w:val="en-US"/>
                    </w:rPr>
                  </w:pPr>
                </w:p>
                <w:p w:rsidR="00E10A58" w:rsidRDefault="00E10A58"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10A58" w:rsidRPr="00C4088A" w:rsidRDefault="00E10A58" w:rsidP="00C4088A">
                  <w:pPr>
                    <w:pStyle w:val="NoSpacing"/>
                    <w:rPr>
                      <w:rFonts w:ascii="Comic Sans MS" w:hAnsi="Comic Sans MS"/>
                      <w:sz w:val="20"/>
                      <w:szCs w:val="20"/>
                      <w:lang w:val="en-US"/>
                    </w:rPr>
                  </w:pPr>
                  <w:r w:rsidRPr="00C4088A">
                    <w:rPr>
                      <w:rFonts w:ascii="Comic Sans MS" w:hAnsi="Comic Sans MS"/>
                      <w:sz w:val="20"/>
                      <w:szCs w:val="20"/>
                      <w:lang w:val="en-US"/>
                    </w:rPr>
                    <w:t>Artık materyaller,makas,yapıştırıcı,boyalar,kartonlar</w:t>
                  </w:r>
                </w:p>
                <w:p w:rsidR="00E10A58" w:rsidRDefault="00E10A58"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10A58" w:rsidRPr="0004770B" w:rsidRDefault="00E10A58" w:rsidP="0004770B">
                  <w:pPr>
                    <w:pStyle w:val="NoSpacing"/>
                    <w:rPr>
                      <w:rFonts w:ascii="Comic Sans MS" w:hAnsi="Comic Sans MS"/>
                      <w:sz w:val="20"/>
                      <w:szCs w:val="20"/>
                      <w:lang w:val="en-US"/>
                    </w:rPr>
                  </w:pPr>
                  <w:r>
                    <w:rPr>
                      <w:rFonts w:ascii="Comic Sans MS" w:hAnsi="Comic Sans MS"/>
                      <w:sz w:val="20"/>
                      <w:szCs w:val="20"/>
                      <w:lang w:val="en-US"/>
                    </w:rPr>
                    <w:t>Alim,bilgin,sevgi,kardeşlik,hoşgörü,mevlevi</w:t>
                  </w:r>
                </w:p>
                <w:p w:rsidR="00E10A58" w:rsidRDefault="00E10A5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10A58" w:rsidRPr="00436F22" w:rsidRDefault="00E10A58"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E10A58" w:rsidRDefault="00E10A58" w:rsidP="00C4088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B6912">
        <w:rPr>
          <w:rFonts w:ascii="Comic Sans MS" w:hAnsi="Comic Sans MS"/>
          <w:sz w:val="20"/>
          <w:szCs w:val="20"/>
        </w:rPr>
        <w:t>ÇOBAN,</w:t>
      </w:r>
      <w:r>
        <w:rPr>
          <w:rFonts w:ascii="Comic Sans MS" w:hAnsi="Comic Sans MS"/>
          <w:sz w:val="20"/>
          <w:szCs w:val="20"/>
        </w:rPr>
        <w:t xml:space="preserve"> </w:t>
      </w:r>
      <w:r w:rsidRPr="000B6912">
        <w:rPr>
          <w:rFonts w:ascii="Comic Sans MS" w:hAnsi="Comic Sans MS"/>
          <w:sz w:val="20"/>
          <w:szCs w:val="20"/>
        </w:rPr>
        <w:t>KUZULAR VE KURT</w:t>
      </w:r>
      <w:r>
        <w:rPr>
          <w:rFonts w:ascii="Comic Sans MS" w:hAnsi="Comic Sans MS"/>
          <w:sz w:val="20"/>
          <w:szCs w:val="20"/>
        </w:rPr>
        <w:t xml:space="preserve"> oyunu oynanır.</w:t>
      </w:r>
    </w:p>
    <w:p w:rsidR="00E10A58" w:rsidRPr="000B6912" w:rsidRDefault="00E10A58"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p>
    <w:p w:rsidR="00E10A58" w:rsidRPr="000B6912" w:rsidRDefault="00E10A58"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E10A58" w:rsidRPr="000B6912" w:rsidRDefault="00E10A58"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0A58" w:rsidRPr="000B6912" w:rsidRDefault="00E10A58"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0A58" w:rsidRDefault="00E10A58" w:rsidP="001B1094">
      <w:pPr>
        <w:tabs>
          <w:tab w:val="left" w:pos="900"/>
        </w:tabs>
      </w:pPr>
      <w:r>
        <w:rPr>
          <w:noProof/>
        </w:rPr>
        <w:pict>
          <v:shape id="Text Box 9" o:spid="_x0000_s1029" type="#_x0000_t202" style="position:absolute;margin-left:346.15pt;margin-top:9.25pt;width:366pt;height:7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">
            <v:textbox>
              <w:txbxContent>
                <w:p w:rsidR="00E10A58" w:rsidRDefault="00E10A58" w:rsidP="007706DB">
                  <w:r>
                    <w:rPr>
                      <w:rFonts w:ascii="Comic Sans MS" w:hAnsi="Comic Sans MS"/>
                      <w:b/>
                      <w:sz w:val="20"/>
                      <w:szCs w:val="20"/>
                    </w:rPr>
                    <w:t>U</w:t>
                  </w:r>
                  <w:r w:rsidRPr="007706DB">
                    <w:rPr>
                      <w:rFonts w:ascii="Comic Sans MS" w:hAnsi="Comic Sans MS"/>
                      <w:b/>
                      <w:sz w:val="20"/>
                      <w:szCs w:val="20"/>
                    </w:rPr>
                    <w:t>YARLAMA</w:t>
                  </w:r>
                  <w:r>
                    <w:t xml:space="preserve">: </w:t>
                  </w:r>
                </w:p>
                <w:p w:rsidR="00E10A58" w:rsidRPr="00F621D5" w:rsidRDefault="00E10A58"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30" type="#_x0000_t202" style="position:absolute;margin-left:.4pt;margin-top:9.55pt;width:331.5pt;height:7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7WKw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BpyV7WKwIAAFcEAAAOAAAAAAAAAAAAAAAAAC4CAABkcnMvZTJv&#10;RG9jLnhtbFBLAQItABQABgAIAAAAIQBEGI6C2wAAAAcBAAAPAAAAAAAAAAAAAAAAAIUEAABkcnMv&#10;ZG93bnJldi54bWxQSwUGAAAAAAQABADzAAAAjQUAAAAA&#10;">
            <v:textbox>
              <w:txbxContent>
                <w:p w:rsidR="00E10A58" w:rsidRDefault="00E10A58"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txbxContent>
            </v:textbox>
          </v:shape>
        </w:pict>
      </w:r>
    </w:p>
    <w:p w:rsidR="00E10A58" w:rsidRPr="0064634E" w:rsidRDefault="00E10A58" w:rsidP="0064634E"/>
    <w:p w:rsidR="00E10A58" w:rsidRDefault="00E10A58" w:rsidP="0064634E"/>
    <w:p w:rsidR="00E10A58" w:rsidRDefault="00E10A58" w:rsidP="0064634E"/>
    <w:p w:rsidR="00E10A58" w:rsidRPr="00AB2FDF"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bilgin insanı tanıdık?</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yı bu kadar ünlü yapan nedir sizce?</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 nın türbesi nerededir?</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Şiirlerinde en çok neyi anlatmıştır?</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Proje çalışmasında zorlandınız mı?</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yoruldunuz mu?</w:t>
      </w:r>
    </w:p>
    <w:p w:rsidR="00E10A58"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yakalanınca neler hissettiniz?</w:t>
      </w:r>
    </w:p>
    <w:p w:rsidR="00E10A58" w:rsidRPr="00AB2FDF" w:rsidRDefault="00E10A5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3.sayı/13.14.15. sayfalar </w:t>
      </w:r>
      <w:r w:rsidRPr="00AB2FDF">
        <w:rPr>
          <w:rFonts w:ascii="Comic Sans MS" w:hAnsi="Comic Sans MS"/>
          <w:sz w:val="20"/>
          <w:szCs w:val="20"/>
        </w:rPr>
        <w:t xml:space="preserve"> yönergeye yuğun yapılır</w:t>
      </w:r>
    </w:p>
    <w:sectPr w:rsidR="00E10A58"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A58" w:rsidRDefault="00E10A58" w:rsidP="00806A98">
      <w:pPr>
        <w:spacing w:after="0" w:line="240" w:lineRule="auto"/>
      </w:pPr>
      <w:r>
        <w:separator/>
      </w:r>
    </w:p>
  </w:endnote>
  <w:endnote w:type="continuationSeparator" w:id="0">
    <w:p w:rsidR="00E10A58" w:rsidRDefault="00E10A5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A58" w:rsidRDefault="00E10A58">
    <w:pPr>
      <w:pStyle w:val="Footer"/>
    </w:pPr>
  </w:p>
  <w:p w:rsidR="00E10A58" w:rsidRDefault="00E10A58">
    <w:pPr>
      <w:pStyle w:val="Footer"/>
    </w:pPr>
  </w:p>
  <w:p w:rsidR="00E10A58" w:rsidRDefault="00E10A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A58" w:rsidRDefault="00E10A58" w:rsidP="00806A98">
      <w:pPr>
        <w:spacing w:after="0" w:line="240" w:lineRule="auto"/>
      </w:pPr>
      <w:r>
        <w:separator/>
      </w:r>
    </w:p>
  </w:footnote>
  <w:footnote w:type="continuationSeparator" w:id="0">
    <w:p w:rsidR="00E10A58" w:rsidRDefault="00E10A58"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A58" w:rsidRDefault="00E10A58">
    <w:pPr>
      <w:pStyle w:val="Header"/>
    </w:pPr>
  </w:p>
  <w:p w:rsidR="00E10A58" w:rsidRDefault="00E10A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41D3D"/>
    <w:rsid w:val="00246640"/>
    <w:rsid w:val="00250939"/>
    <w:rsid w:val="002A1BCC"/>
    <w:rsid w:val="002B5687"/>
    <w:rsid w:val="002C40DB"/>
    <w:rsid w:val="002F7B42"/>
    <w:rsid w:val="00307217"/>
    <w:rsid w:val="0030759F"/>
    <w:rsid w:val="00313974"/>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6951"/>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4489B"/>
    <w:rsid w:val="0064634E"/>
    <w:rsid w:val="00673C00"/>
    <w:rsid w:val="0068135B"/>
    <w:rsid w:val="006836CC"/>
    <w:rsid w:val="006B611B"/>
    <w:rsid w:val="006C1CF1"/>
    <w:rsid w:val="006C668F"/>
    <w:rsid w:val="006D28C4"/>
    <w:rsid w:val="006D6401"/>
    <w:rsid w:val="006D6FD2"/>
    <w:rsid w:val="0070201C"/>
    <w:rsid w:val="00705541"/>
    <w:rsid w:val="0072462E"/>
    <w:rsid w:val="00725333"/>
    <w:rsid w:val="00760E27"/>
    <w:rsid w:val="007642F7"/>
    <w:rsid w:val="00764F63"/>
    <w:rsid w:val="007706DB"/>
    <w:rsid w:val="00774F9B"/>
    <w:rsid w:val="007D0936"/>
    <w:rsid w:val="00801790"/>
    <w:rsid w:val="00801C8B"/>
    <w:rsid w:val="008065CB"/>
    <w:rsid w:val="00806A98"/>
    <w:rsid w:val="008134F0"/>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361B"/>
    <w:rsid w:val="00997873"/>
    <w:rsid w:val="009A20AC"/>
    <w:rsid w:val="009A586A"/>
    <w:rsid w:val="009B2D3F"/>
    <w:rsid w:val="009C2A7A"/>
    <w:rsid w:val="009D2E81"/>
    <w:rsid w:val="009E4493"/>
    <w:rsid w:val="00A0112F"/>
    <w:rsid w:val="00A10CBE"/>
    <w:rsid w:val="00A137A6"/>
    <w:rsid w:val="00A155B2"/>
    <w:rsid w:val="00A16277"/>
    <w:rsid w:val="00A179EB"/>
    <w:rsid w:val="00A2029B"/>
    <w:rsid w:val="00A4509A"/>
    <w:rsid w:val="00A513E1"/>
    <w:rsid w:val="00A52598"/>
    <w:rsid w:val="00A54085"/>
    <w:rsid w:val="00A62724"/>
    <w:rsid w:val="00A70267"/>
    <w:rsid w:val="00A812FE"/>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94237"/>
    <w:rsid w:val="00CA20A7"/>
    <w:rsid w:val="00CB73A3"/>
    <w:rsid w:val="00CC216B"/>
    <w:rsid w:val="00CC2D45"/>
    <w:rsid w:val="00CE11E7"/>
    <w:rsid w:val="00CE6E6F"/>
    <w:rsid w:val="00D17FE9"/>
    <w:rsid w:val="00D94A26"/>
    <w:rsid w:val="00DB03DA"/>
    <w:rsid w:val="00DE0EC8"/>
    <w:rsid w:val="00DE524A"/>
    <w:rsid w:val="00E10A58"/>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099B"/>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61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34957520">
      <w:marLeft w:val="0"/>
      <w:marRight w:val="0"/>
      <w:marTop w:val="0"/>
      <w:marBottom w:val="0"/>
      <w:divBdr>
        <w:top w:val="none" w:sz="0" w:space="0" w:color="auto"/>
        <w:left w:val="none" w:sz="0" w:space="0" w:color="auto"/>
        <w:bottom w:val="none" w:sz="0" w:space="0" w:color="auto"/>
        <w:right w:val="none" w:sz="0" w:space="0" w:color="auto"/>
      </w:divBdr>
    </w:div>
    <w:div w:id="334957521">
      <w:marLeft w:val="0"/>
      <w:marRight w:val="0"/>
      <w:marTop w:val="0"/>
      <w:marBottom w:val="0"/>
      <w:divBdr>
        <w:top w:val="none" w:sz="0" w:space="0" w:color="auto"/>
        <w:left w:val="none" w:sz="0" w:space="0" w:color="auto"/>
        <w:bottom w:val="none" w:sz="0" w:space="0" w:color="auto"/>
        <w:right w:val="none" w:sz="0" w:space="0" w:color="auto"/>
      </w:divBdr>
    </w:div>
    <w:div w:id="334957522">
      <w:marLeft w:val="0"/>
      <w:marRight w:val="0"/>
      <w:marTop w:val="0"/>
      <w:marBottom w:val="0"/>
      <w:divBdr>
        <w:top w:val="none" w:sz="0" w:space="0" w:color="auto"/>
        <w:left w:val="none" w:sz="0" w:space="0" w:color="auto"/>
        <w:bottom w:val="none" w:sz="0" w:space="0" w:color="auto"/>
        <w:right w:val="none" w:sz="0" w:space="0" w:color="auto"/>
      </w:divBdr>
    </w:div>
    <w:div w:id="334957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298</Words>
  <Characters>1699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2016-06-14T19:23:00Z</dcterms:created>
  <dcterms:modified xsi:type="dcterms:W3CDTF">2016-08-30T12:22:00Z</dcterms:modified>
</cp:coreProperties>
</file>